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C5" w:rsidRPr="00FD1085" w:rsidRDefault="004377C5" w:rsidP="00FD1085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D1085">
        <w:rPr>
          <w:rFonts w:ascii="Times New Roman" w:hAnsi="Times New Roman"/>
          <w:sz w:val="28"/>
          <w:szCs w:val="28"/>
        </w:rPr>
        <w:t>Создание психологического комфорта.</w:t>
      </w:r>
    </w:p>
    <w:p w:rsidR="004377C5" w:rsidRDefault="004377C5" w:rsidP="00FD1085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D1085">
        <w:rPr>
          <w:rFonts w:ascii="Times New Roman" w:hAnsi="Times New Roman"/>
          <w:sz w:val="28"/>
          <w:szCs w:val="28"/>
        </w:rPr>
        <w:t>Настроение на полях тетради.</w:t>
      </w:r>
    </w:p>
    <w:p w:rsidR="004377C5" w:rsidRPr="00FD1085" w:rsidRDefault="004377C5" w:rsidP="00FD1085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Запись числа, кл.работы.</w:t>
      </w:r>
    </w:p>
    <w:p w:rsidR="004377C5" w:rsidRPr="00FD1085" w:rsidRDefault="004377C5" w:rsidP="00FD1085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D1085">
        <w:rPr>
          <w:rFonts w:ascii="Times New Roman" w:hAnsi="Times New Roman"/>
          <w:sz w:val="28"/>
          <w:szCs w:val="28"/>
        </w:rPr>
        <w:t>Актуализация знаний.</w:t>
      </w:r>
    </w:p>
    <w:p w:rsidR="004377C5" w:rsidRDefault="004377C5" w:rsidP="00FD1085">
      <w:pPr>
        <w:ind w:left="360"/>
        <w:rPr>
          <w:rFonts w:ascii="Times New Roman" w:hAnsi="Times New Roman"/>
          <w:sz w:val="28"/>
          <w:szCs w:val="28"/>
        </w:rPr>
      </w:pPr>
      <w:r w:rsidRPr="00FD1085">
        <w:rPr>
          <w:rFonts w:ascii="Times New Roman" w:hAnsi="Times New Roman"/>
          <w:sz w:val="28"/>
          <w:szCs w:val="28"/>
        </w:rPr>
        <w:t>Эту зиму с нетерпением ждали все люди нашей планеты. Ведь в это время должно было произойти грандиозное по своему масштабу событие. И оно произошло. А какое, вы узнаете, разгадав шифрограмму.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каждому числу соответствует буква.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Находя значение выражения, вместо числа вы будете записывать букву- у вас сложится слово.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16"/>
        <w:gridCol w:w="1316"/>
        <w:gridCol w:w="1309"/>
        <w:gridCol w:w="1317"/>
        <w:gridCol w:w="1317"/>
        <w:gridCol w:w="1318"/>
        <w:gridCol w:w="1318"/>
      </w:tblGrid>
      <w:tr w:rsidR="004377C5" w:rsidRPr="00412ACF" w:rsidTr="00412ACF">
        <w:tc>
          <w:tcPr>
            <w:tcW w:w="1367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367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367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67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67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368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68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4377C5" w:rsidRPr="00412ACF" w:rsidTr="00412ACF">
        <w:tc>
          <w:tcPr>
            <w:tcW w:w="1367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367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1367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1367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367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1368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8" w:type="dxa"/>
          </w:tcPr>
          <w:p w:rsidR="004377C5" w:rsidRPr="00412ACF" w:rsidRDefault="004377C5" w:rsidP="00412A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AC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</w:tr>
    </w:tbl>
    <w:p w:rsidR="004377C5" w:rsidRDefault="004377C5" w:rsidP="00EF2FAF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-Вычисли сумму чисел 44 и 8 (52) О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-Найди разность чисел 71 и 5 (66) Л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сколько 15 больше, чем 8 (7) И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-Уменьшите 64 на 6                (58) М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-Увеличьте 25на 30                 (55) П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-Уменьшаемое 13, вычитаемое 6. Какова разность? (7) И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-1слагаемое 15, 2 слагаемое 15. Сумма. (30) А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сколько 6 меньше, чем 16.                (10) Д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-Площадь зала 18 кв.м, а площадь спальни 12 кв.м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общую площадь этих комнат.   (30)  А 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Знаете ли вы, что такое олимпиада?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Олимпиада – самые крупные международные спортивные соревнования, проводимые 1 раз в 4 года. Бывает зимняя и летняя олимпиада.</w:t>
      </w:r>
    </w:p>
    <w:p w:rsidR="004377C5" w:rsidRPr="00AA3C42" w:rsidRDefault="004377C5" w:rsidP="00FD1085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  <w:r w:rsidRPr="00AA3C42">
        <w:rPr>
          <w:rFonts w:ascii="Times New Roman" w:hAnsi="Times New Roman"/>
          <w:b/>
          <w:sz w:val="28"/>
          <w:szCs w:val="28"/>
        </w:rPr>
        <w:t>Слайд №2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Посмотрите на флаг олимпиады. Что изображено? 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колец – дружба 5 частей света: 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синий-Европа, черный –Африка, красный – Америка, желтый –Азия, зеленый –Австралия.</w:t>
      </w:r>
    </w:p>
    <w:p w:rsidR="004377C5" w:rsidRPr="00AA3C42" w:rsidRDefault="004377C5" w:rsidP="00AA3C42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AA3C42">
        <w:rPr>
          <w:rFonts w:ascii="Times New Roman" w:hAnsi="Times New Roman"/>
          <w:b/>
          <w:sz w:val="28"/>
          <w:szCs w:val="28"/>
          <w:u w:val="single"/>
        </w:rPr>
        <w:t>Чистописание «Кольца»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Летняя олимпиада будет проходить в Рио-де-Жанейро, Бразилия в августе 2016 года.</w:t>
      </w:r>
    </w:p>
    <w:p w:rsidR="004377C5" w:rsidRDefault="004377C5" w:rsidP="00FD1085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где проходит зимняя олимпиада? (в Сочи)</w:t>
      </w:r>
    </w:p>
    <w:p w:rsidR="004377C5" w:rsidRPr="003160A2" w:rsidRDefault="004377C5" w:rsidP="00FD1085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  <w:r w:rsidRPr="003160A2">
        <w:rPr>
          <w:rFonts w:ascii="Times New Roman" w:hAnsi="Times New Roman"/>
          <w:b/>
          <w:sz w:val="28"/>
          <w:szCs w:val="28"/>
        </w:rPr>
        <w:t>Слайд №3.</w:t>
      </w:r>
    </w:p>
    <w:p w:rsidR="004377C5" w:rsidRDefault="004377C5" w:rsidP="003160A2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Рассмотрите эмблему</w:t>
      </w:r>
      <w:r w:rsidRPr="00316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талисманы сочинской олимпиады </w:t>
      </w:r>
    </w:p>
    <w:p w:rsidR="004377C5" w:rsidRDefault="004377C5" w:rsidP="003160A2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4377C5" w:rsidRDefault="004377C5" w:rsidP="003160A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Новая тема</w:t>
      </w:r>
    </w:p>
    <w:p w:rsidR="004377C5" w:rsidRDefault="004377C5" w:rsidP="003160A2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 какие виды спорта представлены в зимней олимпиаде?</w:t>
      </w:r>
    </w:p>
    <w:p w:rsidR="004377C5" w:rsidRPr="001E70A5" w:rsidRDefault="004377C5" w:rsidP="003160A2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  <w:r w:rsidRPr="001E70A5">
        <w:rPr>
          <w:rFonts w:ascii="Times New Roman" w:hAnsi="Times New Roman"/>
          <w:b/>
          <w:sz w:val="28"/>
          <w:szCs w:val="28"/>
        </w:rPr>
        <w:t>Слайд№4.</w:t>
      </w:r>
    </w:p>
    <w:p w:rsidR="004377C5" w:rsidRDefault="004377C5" w:rsidP="003160A2">
      <w:pPr>
        <w:rPr>
          <w:rFonts w:ascii="Times New Roman" w:hAnsi="Times New Roman"/>
          <w:sz w:val="28"/>
          <w:szCs w:val="28"/>
        </w:rPr>
      </w:pPr>
      <w:r w:rsidRPr="003160A2">
        <w:rPr>
          <w:rFonts w:ascii="Times New Roman" w:hAnsi="Times New Roman"/>
          <w:sz w:val="28"/>
          <w:szCs w:val="28"/>
        </w:rPr>
        <w:t>Биатло́н (от лат. bis — дважды и др.-греч. ἆθλον — состязание, борьба) — зимний олимпийский вид спорта,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60A2">
        <w:rPr>
          <w:rFonts w:ascii="Times New Roman" w:hAnsi="Times New Roman"/>
          <w:sz w:val="28"/>
          <w:szCs w:val="28"/>
        </w:rPr>
        <w:t>сочетающий лыжную гонку со стрельбой из винтовки.</w:t>
      </w:r>
    </w:p>
    <w:p w:rsidR="004377C5" w:rsidRPr="001E70A5" w:rsidRDefault="004377C5" w:rsidP="003160A2">
      <w:pPr>
        <w:rPr>
          <w:rFonts w:ascii="Times New Roman" w:hAnsi="Times New Roman"/>
          <w:b/>
          <w:sz w:val="28"/>
          <w:szCs w:val="28"/>
        </w:rPr>
      </w:pPr>
      <w:r w:rsidRPr="001E70A5">
        <w:rPr>
          <w:rFonts w:ascii="Times New Roman" w:hAnsi="Times New Roman"/>
          <w:b/>
          <w:sz w:val="28"/>
          <w:szCs w:val="28"/>
        </w:rPr>
        <w:t>Слайд №5.</w:t>
      </w:r>
    </w:p>
    <w:p w:rsidR="004377C5" w:rsidRDefault="004377C5" w:rsidP="003160A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соревнованиях по биатлону были заявлены 47мужин, это на 9 человек больше, чем женщин. Сколько всего участников было заявлено в соревнованиях по биатлону?</w:t>
      </w:r>
    </w:p>
    <w:p w:rsidR="004377C5" w:rsidRDefault="004377C5" w:rsidP="003160A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 1) 47-9=38(чел.)- женщины.</w:t>
      </w:r>
    </w:p>
    <w:p w:rsidR="004377C5" w:rsidRDefault="004377C5" w:rsidP="003160A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2) 47+38=85(чел.)- всего.</w:t>
      </w:r>
    </w:p>
    <w:p w:rsidR="004377C5" w:rsidRDefault="004377C5" w:rsidP="003160A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85 участников было заявлено в соревнованиях по биатлону.</w:t>
      </w:r>
    </w:p>
    <w:p w:rsidR="004377C5" w:rsidRPr="001E70A5" w:rsidRDefault="004377C5" w:rsidP="003160A2">
      <w:pPr>
        <w:rPr>
          <w:rFonts w:ascii="Times New Roman" w:hAnsi="Times New Roman"/>
          <w:b/>
          <w:sz w:val="28"/>
          <w:szCs w:val="28"/>
        </w:rPr>
      </w:pPr>
      <w:r w:rsidRPr="001E70A5">
        <w:rPr>
          <w:rFonts w:ascii="Times New Roman" w:hAnsi="Times New Roman"/>
          <w:b/>
          <w:sz w:val="28"/>
          <w:szCs w:val="28"/>
        </w:rPr>
        <w:t>Слайд № 6.</w:t>
      </w:r>
    </w:p>
    <w:p w:rsidR="004377C5" w:rsidRPr="003160A2" w:rsidRDefault="004377C5" w:rsidP="003160A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Выполним проверку задачи.</w:t>
      </w:r>
    </w:p>
    <w:p w:rsidR="004377C5" w:rsidRPr="001E70A5" w:rsidRDefault="004377C5" w:rsidP="00B60C6E">
      <w:pPr>
        <w:rPr>
          <w:rFonts w:ascii="Times New Roman" w:hAnsi="Times New Roman"/>
          <w:b/>
          <w:sz w:val="28"/>
          <w:szCs w:val="28"/>
        </w:rPr>
      </w:pPr>
      <w:r w:rsidRPr="001E70A5">
        <w:rPr>
          <w:rFonts w:ascii="Times New Roman" w:hAnsi="Times New Roman"/>
          <w:b/>
          <w:sz w:val="28"/>
          <w:szCs w:val="28"/>
        </w:rPr>
        <w:t>Слайд №7.</w:t>
      </w:r>
    </w:p>
    <w:p w:rsidR="004377C5" w:rsidRDefault="004377C5" w:rsidP="00B60C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Электронная физминутка «Хоккей».</w:t>
      </w:r>
    </w:p>
    <w:p w:rsidR="004377C5" w:rsidRPr="001E70A5" w:rsidRDefault="004377C5" w:rsidP="00B60C6E">
      <w:pPr>
        <w:rPr>
          <w:rFonts w:ascii="Times New Roman" w:hAnsi="Times New Roman"/>
          <w:b/>
          <w:sz w:val="28"/>
          <w:szCs w:val="28"/>
        </w:rPr>
      </w:pPr>
      <w:r w:rsidRPr="001E70A5">
        <w:rPr>
          <w:rFonts w:ascii="Times New Roman" w:hAnsi="Times New Roman"/>
          <w:b/>
          <w:sz w:val="28"/>
          <w:szCs w:val="28"/>
        </w:rPr>
        <w:t>Слайд №8.</w:t>
      </w:r>
    </w:p>
    <w:p w:rsidR="004377C5" w:rsidRDefault="004377C5" w:rsidP="008D628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Кёрлинг называют шахматами на льду. А что главное в шахматной игре? </w:t>
      </w:r>
    </w:p>
    <w:p w:rsidR="004377C5" w:rsidRDefault="004377C5" w:rsidP="00B60C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Команды по 4 чел.- у кого красный овал? Синий? Зеленый? желтый? оранжевый? Сиреневый?</w:t>
      </w:r>
    </w:p>
    <w:p w:rsidR="004377C5" w:rsidRDefault="004377C5" w:rsidP="001E70A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E70A5">
        <w:rPr>
          <w:rFonts w:ascii="Times New Roman" w:hAnsi="Times New Roman"/>
          <w:b/>
          <w:sz w:val="28"/>
          <w:szCs w:val="28"/>
        </w:rPr>
        <w:t>Слайд №9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377C5" w:rsidRDefault="004377C5" w:rsidP="00B60C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каждой команды нарисованы камни, надо попасть в дома, это возможно, если правильно решишь пример. Каждому участнику по 1 примеру. Последний выбирает свой ответ и крепит его на доску.</w:t>
      </w:r>
    </w:p>
    <w:p w:rsidR="004377C5" w:rsidRDefault="004377C5" w:rsidP="00B60C6E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Овал 1" o:spid="_x0000_s1026" style="position:absolute;margin-left:33.75pt;margin-top:4.65pt;width:49.8pt;height:28.8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" strokeweight="2pt"/>
        </w:pict>
      </w:r>
      <w:r>
        <w:rPr>
          <w:noProof/>
          <w:lang w:eastAsia="ru-RU"/>
        </w:rPr>
        <w:pict>
          <v:oval id="Овал 2" o:spid="_x0000_s1027" style="position:absolute;margin-left:130.35pt;margin-top:4.65pt;width:49.8pt;height:28.8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" fillcolor="window" strokecolor="windowText" strokeweight="2pt"/>
        </w:pict>
      </w:r>
      <w:r>
        <w:rPr>
          <w:noProof/>
          <w:lang w:eastAsia="ru-RU"/>
        </w:rPr>
        <w:pict>
          <v:oval id="Овал 3" o:spid="_x0000_s1028" style="position:absolute;margin-left:218.55pt;margin-top:4.65pt;width:49.8pt;height:28.8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" fillcolor="window" strokecolor="windowText" strokeweight="2pt"/>
        </w:pict>
      </w:r>
      <w:r>
        <w:rPr>
          <w:noProof/>
          <w:lang w:eastAsia="ru-RU"/>
        </w:rPr>
        <w:pict>
          <v:oval id="Овал 4" o:spid="_x0000_s1029" style="position:absolute;margin-left:307.35pt;margin-top:1.05pt;width:49.8pt;height:28.8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" fillcolor="window" strokecolor="windowText" strokeweight="2pt"/>
        </w:pict>
      </w:r>
    </w:p>
    <w:p w:rsidR="004377C5" w:rsidRDefault="004377C5" w:rsidP="00B60C6E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Овал 6" o:spid="_x0000_s1030" style="position:absolute;margin-left:33.75pt;margin-top:27.75pt;width:49.8pt;height:28.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" fillcolor="window" strokecolor="windowText" strokeweight="2pt"/>
        </w:pict>
      </w:r>
    </w:p>
    <w:p w:rsidR="004377C5" w:rsidRDefault="004377C5" w:rsidP="00B60C6E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pict>
          <v:oval id="Овал 5" o:spid="_x0000_s1031" style="position:absolute;margin-left:306pt;margin-top:7.15pt;width:49.8pt;height:28.8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" fillcolor="window" strokecolor="windowText" strokeweight="2pt"/>
        </w:pict>
      </w:r>
      <w:r>
        <w:rPr>
          <w:noProof/>
          <w:lang w:eastAsia="ru-RU"/>
        </w:rPr>
        <w:pict>
          <v:oval id="Овал 8" o:spid="_x0000_s1032" style="position:absolute;margin-left:214.35pt;margin-top:2.85pt;width:49.8pt;height:28.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" fillcolor="window" strokecolor="windowText" strokeweight="2pt"/>
        </w:pict>
      </w:r>
      <w:r>
        <w:rPr>
          <w:noProof/>
          <w:lang w:eastAsia="ru-RU"/>
        </w:rPr>
        <w:pict>
          <v:oval id="Овал 7" o:spid="_x0000_s1033" style="position:absolute;margin-left:123.75pt;margin-top:3.45pt;width:49.8pt;height:28.8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" fillcolor="window" strokecolor="windowText" strokeweight="2pt"/>
        </w:pict>
      </w:r>
    </w:p>
    <w:p w:rsidR="004377C5" w:rsidRDefault="004377C5" w:rsidP="00B60C6E">
      <w:pPr>
        <w:rPr>
          <w:rFonts w:ascii="Times New Roman" w:hAnsi="Times New Roman"/>
          <w:sz w:val="28"/>
          <w:szCs w:val="28"/>
        </w:rPr>
      </w:pPr>
    </w:p>
    <w:p w:rsidR="004377C5" w:rsidRDefault="004377C5" w:rsidP="008D62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377C5" w:rsidRDefault="004377C5" w:rsidP="008D62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377C5" w:rsidRDefault="004377C5" w:rsidP="008D628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10.</w:t>
      </w:r>
    </w:p>
    <w:p w:rsidR="004377C5" w:rsidRDefault="004377C5" w:rsidP="008D628C">
      <w:pPr>
        <w:jc w:val="both"/>
        <w:rPr>
          <w:rFonts w:ascii="Times New Roman" w:hAnsi="Times New Roman"/>
          <w:sz w:val="28"/>
          <w:szCs w:val="28"/>
        </w:rPr>
      </w:pPr>
      <w:r w:rsidRPr="00B60C6E">
        <w:rPr>
          <w:rFonts w:ascii="Times New Roman" w:hAnsi="Times New Roman"/>
          <w:sz w:val="28"/>
          <w:szCs w:val="28"/>
        </w:rPr>
        <w:t>Бобсле́й (от англ. bobsleigh) — зимний олимпийский вид спорта, представляющий собой скоростной спуск с гор по специально оборудованным ледовым трассам на управляемых санях — бобах.</w:t>
      </w:r>
    </w:p>
    <w:p w:rsidR="004377C5" w:rsidRDefault="004377C5" w:rsidP="008D62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главное для бобслеистов? (скорость)</w:t>
      </w:r>
    </w:p>
    <w:p w:rsidR="004377C5" w:rsidRPr="001E70A5" w:rsidRDefault="004377C5" w:rsidP="001E70A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№ 11.</w:t>
      </w:r>
    </w:p>
    <w:p w:rsidR="004377C5" w:rsidRDefault="004377C5" w:rsidP="008D628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 стр.27 №8 уравнения (двое у доски)</w:t>
      </w:r>
    </w:p>
    <w:p w:rsidR="004377C5" w:rsidRPr="001E70A5" w:rsidRDefault="004377C5" w:rsidP="008D628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Pr="001E70A5">
        <w:rPr>
          <w:rFonts w:ascii="Times New Roman" w:hAnsi="Times New Roman"/>
          <w:sz w:val="28"/>
          <w:szCs w:val="28"/>
        </w:rPr>
        <w:t>-(75-38)=27                           (60-11)+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E70A5">
        <w:rPr>
          <w:rFonts w:ascii="Times New Roman" w:hAnsi="Times New Roman"/>
          <w:sz w:val="28"/>
          <w:szCs w:val="28"/>
        </w:rPr>
        <w:t>=90</w:t>
      </w:r>
    </w:p>
    <w:p w:rsidR="004377C5" w:rsidRPr="001E70A5" w:rsidRDefault="004377C5" w:rsidP="008D628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Pr="001E70A5">
        <w:rPr>
          <w:rFonts w:ascii="Times New Roman" w:hAnsi="Times New Roman"/>
          <w:sz w:val="28"/>
          <w:szCs w:val="28"/>
        </w:rPr>
        <w:t>-37=27                                     49+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E70A5">
        <w:rPr>
          <w:rFonts w:ascii="Times New Roman" w:hAnsi="Times New Roman"/>
          <w:sz w:val="28"/>
          <w:szCs w:val="28"/>
        </w:rPr>
        <w:t>=90</w:t>
      </w:r>
    </w:p>
    <w:p w:rsidR="004377C5" w:rsidRPr="001E70A5" w:rsidRDefault="004377C5" w:rsidP="008D628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Pr="001E70A5">
        <w:rPr>
          <w:rFonts w:ascii="Times New Roman" w:hAnsi="Times New Roman"/>
          <w:sz w:val="28"/>
          <w:szCs w:val="28"/>
        </w:rPr>
        <w:t xml:space="preserve">=27+37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E70A5">
        <w:rPr>
          <w:rFonts w:ascii="Times New Roman" w:hAnsi="Times New Roman"/>
          <w:sz w:val="28"/>
          <w:szCs w:val="28"/>
        </w:rPr>
        <w:t>=90-49</w:t>
      </w:r>
    </w:p>
    <w:p w:rsidR="004377C5" w:rsidRPr="008D628C" w:rsidRDefault="004377C5" w:rsidP="008D628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Pr="008D628C">
        <w:rPr>
          <w:rFonts w:ascii="Times New Roman" w:hAnsi="Times New Roman"/>
          <w:sz w:val="28"/>
          <w:szCs w:val="28"/>
        </w:rPr>
        <w:t xml:space="preserve">=64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8D628C">
        <w:rPr>
          <w:rFonts w:ascii="Times New Roman" w:hAnsi="Times New Roman"/>
          <w:sz w:val="28"/>
          <w:szCs w:val="28"/>
        </w:rPr>
        <w:t>=41</w:t>
      </w:r>
    </w:p>
    <w:p w:rsidR="004377C5" w:rsidRPr="008D628C" w:rsidRDefault="004377C5" w:rsidP="008D62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377C5" w:rsidRPr="008D628C" w:rsidRDefault="004377C5" w:rsidP="008D62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377C5" w:rsidRDefault="004377C5" w:rsidP="001E70A5">
      <w:pPr>
        <w:jc w:val="both"/>
        <w:rPr>
          <w:rFonts w:ascii="Times New Roman" w:hAnsi="Times New Roman"/>
          <w:sz w:val="28"/>
          <w:szCs w:val="28"/>
        </w:rPr>
      </w:pPr>
      <w:r w:rsidRPr="001E70A5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Рефлексия.</w:t>
      </w:r>
    </w:p>
    <w:p w:rsidR="004377C5" w:rsidRPr="00291AA9" w:rsidRDefault="004377C5" w:rsidP="001E70A5">
      <w:pPr>
        <w:jc w:val="both"/>
        <w:rPr>
          <w:rFonts w:ascii="Times New Roman" w:hAnsi="Times New Roman"/>
          <w:b/>
          <w:sz w:val="28"/>
          <w:szCs w:val="28"/>
        </w:rPr>
      </w:pPr>
      <w:r w:rsidRPr="00291AA9">
        <w:rPr>
          <w:rFonts w:ascii="Times New Roman" w:hAnsi="Times New Roman"/>
          <w:b/>
          <w:sz w:val="28"/>
          <w:szCs w:val="28"/>
        </w:rPr>
        <w:t>Слайд № 12.</w:t>
      </w:r>
    </w:p>
    <w:p w:rsidR="004377C5" w:rsidRDefault="004377C5" w:rsidP="001E70A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Звучит гимн олимпиады.</w:t>
      </w:r>
    </w:p>
    <w:p w:rsidR="004377C5" w:rsidRDefault="004377C5" w:rsidP="001E70A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-Кто узнал эту песню? </w:t>
      </w:r>
    </w:p>
    <w:p w:rsidR="004377C5" w:rsidRPr="00B60C6E" w:rsidRDefault="004377C5" w:rsidP="001E70A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Посчитайте свои медали. Кто считает себя чемпионом сегодня?</w:t>
      </w:r>
    </w:p>
    <w:p w:rsidR="004377C5" w:rsidRPr="00FD1085" w:rsidRDefault="004377C5" w:rsidP="00B60C6E">
      <w:pPr>
        <w:rPr>
          <w:rFonts w:ascii="Times New Roman" w:hAnsi="Times New Roman"/>
          <w:sz w:val="28"/>
          <w:szCs w:val="28"/>
        </w:rPr>
      </w:pPr>
    </w:p>
    <w:sectPr w:rsidR="004377C5" w:rsidRPr="00FD1085" w:rsidSect="00FD108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C036C"/>
    <w:multiLevelType w:val="hybridMultilevel"/>
    <w:tmpl w:val="1638D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6FB1D8F"/>
    <w:multiLevelType w:val="hybridMultilevel"/>
    <w:tmpl w:val="E53A9C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D2B"/>
    <w:rsid w:val="00156D2B"/>
    <w:rsid w:val="001C3BD5"/>
    <w:rsid w:val="001E70A5"/>
    <w:rsid w:val="00291AA9"/>
    <w:rsid w:val="003160A2"/>
    <w:rsid w:val="00412ACF"/>
    <w:rsid w:val="004377C5"/>
    <w:rsid w:val="005213A0"/>
    <w:rsid w:val="008D628C"/>
    <w:rsid w:val="00AA3C42"/>
    <w:rsid w:val="00B60C6E"/>
    <w:rsid w:val="00E84241"/>
    <w:rsid w:val="00EF21D8"/>
    <w:rsid w:val="00EF2FAF"/>
    <w:rsid w:val="00FD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A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D1085"/>
    <w:pPr>
      <w:ind w:left="720"/>
      <w:contextualSpacing/>
    </w:pPr>
  </w:style>
  <w:style w:type="table" w:styleId="TableGrid">
    <w:name w:val="Table Grid"/>
    <w:basedOn w:val="TableNormal"/>
    <w:uiPriority w:val="99"/>
    <w:rsid w:val="00EF2F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459</Words>
  <Characters>2619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Геннадий</cp:lastModifiedBy>
  <cp:revision>3</cp:revision>
  <dcterms:created xsi:type="dcterms:W3CDTF">2014-02-10T15:56:00Z</dcterms:created>
  <dcterms:modified xsi:type="dcterms:W3CDTF">2015-07-08T06:03:00Z</dcterms:modified>
</cp:coreProperties>
</file>