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12" w:rsidRPr="00D87237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 I </w:t>
      </w: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wish to wish the wish you wish to wish, </w:t>
      </w:r>
    </w:p>
    <w:p w:rsidR="00ED3112" w:rsidRPr="00D87237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but if you wish the wish the witch wishes, </w:t>
      </w:r>
    </w:p>
    <w:p w:rsidR="00ED3112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 won't wish the wish you wish to wish.</w:t>
      </w:r>
    </w:p>
    <w:p w:rsidR="00ED3112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 I </w:t>
      </w: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wish to wish the wish you wish to wish, </w:t>
      </w: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but if you wish the wish the witch wishes, </w:t>
      </w:r>
    </w:p>
    <w:p w:rsidR="00ED3112" w:rsidRPr="00D87237" w:rsidRDefault="00ED3112" w:rsidP="00D87237">
      <w:pPr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 won't wish the wish you wish to wish.</w:t>
      </w: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 I </w:t>
      </w: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wish to wish the wish you wish to wish, </w:t>
      </w: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but if you wish the wish the witch wishes, </w:t>
      </w:r>
    </w:p>
    <w:p w:rsidR="00ED3112" w:rsidRPr="00D87237" w:rsidRDefault="00ED3112" w:rsidP="00D87237">
      <w:pPr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 won't wish the wish you wish to wish.</w:t>
      </w: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 I </w:t>
      </w: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wish to wish the wish you wish to wish, </w:t>
      </w: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but if you wish the wish the witch wishes, </w:t>
      </w:r>
    </w:p>
    <w:p w:rsidR="00ED3112" w:rsidRPr="00D87237" w:rsidRDefault="00ED3112" w:rsidP="00D87237">
      <w:pPr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 won't wish the wish you wish to wish.</w:t>
      </w:r>
    </w:p>
    <w:p w:rsidR="00ED3112" w:rsidRDefault="00ED3112">
      <w:pPr>
        <w:rPr>
          <w:rStyle w:val="apple-converted-space"/>
          <w:rFonts w:ascii="Arial" w:hAnsi="Arial" w:cs="Arial"/>
          <w:color w:val="03035B"/>
          <w:sz w:val="21"/>
          <w:szCs w:val="21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Arial" w:hAnsi="Arial" w:cs="Arial"/>
          <w:color w:val="03035B"/>
          <w:sz w:val="21"/>
          <w:szCs w:val="21"/>
          <w:shd w:val="clear" w:color="auto" w:fill="FFFFFF"/>
          <w:lang w:val="en-US"/>
        </w:rPr>
      </w:pP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 I </w:t>
      </w: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wish to wish the wish you wish to wish, </w:t>
      </w:r>
    </w:p>
    <w:p w:rsidR="00ED3112" w:rsidRPr="00D87237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but if you wish the wish the witch wishes, </w:t>
      </w:r>
    </w:p>
    <w:p w:rsidR="00ED3112" w:rsidRPr="00D87237" w:rsidRDefault="00ED3112" w:rsidP="00D87237">
      <w:pPr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D87237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 won't wish the wish you wish to wish.</w:t>
      </w:r>
    </w:p>
    <w:p w:rsidR="00ED3112" w:rsidRDefault="00ED3112" w:rsidP="00D87237">
      <w:p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 w:rsidP="00D87237">
      <w:p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Default="00ED3112" w:rsidP="00D87237">
      <w:pPr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</w:p>
    <w:p w:rsidR="00ED3112" w:rsidRPr="002F3866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How much wood would a woodchuck chuck 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a woodchuck would chuck wood?</w:t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br/>
        <w:t>As much wood as a woodchuck would chuck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if a woodchuck could chuck wood. </w:t>
      </w:r>
    </w:p>
    <w:p w:rsidR="00ED3112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How much wood would a woodchuck chuck 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a woodchuck would chuck wood?</w:t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br/>
        <w:t>As much wood as a woodchuck would chuck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if a woodchuck could chuck wood. </w:t>
      </w: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Pr="002F3866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How much wood would a woodchuck chuck 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a woodchuck would chuck wood?</w:t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br/>
        <w:t>As much wood as a woodchuck would chuck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if a woodchuck could chuck wood. </w:t>
      </w: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Pr="002F3866" w:rsidRDefault="00ED3112">
      <w:pPr>
        <w:rPr>
          <w:rStyle w:val="apple-converted-space"/>
          <w:rFonts w:ascii="Arial" w:hAnsi="Arial" w:cs="Arial"/>
          <w:color w:val="03035B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How much wood would a woodchuck chuck 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a woodchuck would chuck wood?</w:t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br/>
        <w:t>As much wood as a woodchuck would chuck</w:t>
      </w: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if a woodchuck could chuck wood. </w:t>
      </w: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2F3866">
      <w:pPr>
        <w:spacing w:after="0"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How much wood would a woodchuck chuck </w:t>
      </w:r>
    </w:p>
    <w:p w:rsidR="00ED3112" w:rsidRPr="002F3866" w:rsidRDefault="00ED3112" w:rsidP="00D87237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a woodchuck would chuck wood?</w:t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br/>
        <w:t>As much wood as a woodchuck would chuck</w:t>
      </w: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 xml:space="preserve">if a woodchuck could chuck wood. </w:t>
      </w: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2F3866">
      <w:pPr>
        <w:spacing w:after="0"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2F3866">
      <w:pPr>
        <w:spacing w:after="0"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Peter Piper picked a peck of pickled peppers.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A peck of pickled peppers Peter Piper picked.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Peter Piper picked a peck of pickled peppers,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Where's the peck of pickled peppers Peter Piper picked?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</w:p>
    <w:p w:rsidR="00ED3112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Peter Piper picked a peck of pickled peppers.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A peck of pickled peppers Peter Piper picked.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Peter Piper picked a peck of pickled peppers,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Where's the peck of pickled peppers Peter Piper picked?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</w:p>
    <w:p w:rsidR="00ED3112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4031D5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Peter Piper picked a peck of pickled peppers.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A peck of pickled peppers Peter Piper picked.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Peter Piper picked a peck of pickled peppers,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Where's the peck of pickled peppers Peter Piper picked?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Peter Piper picked a peck of pickled peppers.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A peck of pickled peppers Peter Piper picked.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Peter Piper picked a peck of pickled peppers,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Where's the peck of pickled peppers Peter Piper picked?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</w:p>
    <w:p w:rsidR="00ED3112" w:rsidRPr="002F3866" w:rsidRDefault="00ED3112" w:rsidP="00D87237">
      <w:pPr>
        <w:spacing w:line="360" w:lineRule="auto"/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</w:pP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Peter Piper picked a peck of pickled peppers.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A peck of pickled peppers Peter Piper picked.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If Peter Piper picked a peck of pickled peppers,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  <w:r w:rsidRPr="002F3866">
        <w:rPr>
          <w:rFonts w:ascii="Times New Roman" w:hAnsi="Times New Roman"/>
          <w:sz w:val="36"/>
          <w:szCs w:val="36"/>
          <w:lang w:val="en-US"/>
        </w:rPr>
        <w:br/>
      </w:r>
      <w:r w:rsidRPr="002F3866">
        <w:rPr>
          <w:rFonts w:ascii="Times New Roman" w:hAnsi="Times New Roman"/>
          <w:sz w:val="36"/>
          <w:szCs w:val="36"/>
          <w:shd w:val="clear" w:color="auto" w:fill="FFFFFF"/>
          <w:lang w:val="en-US"/>
        </w:rPr>
        <w:t>Where's the peck of pickled peppers Peter Piper picked?</w:t>
      </w:r>
      <w:r w:rsidRPr="002F3866">
        <w:rPr>
          <w:rStyle w:val="apple-converted-space"/>
          <w:rFonts w:ascii="Times New Roman" w:hAnsi="Times New Roman"/>
          <w:sz w:val="36"/>
          <w:szCs w:val="36"/>
          <w:shd w:val="clear" w:color="auto" w:fill="FFFFFF"/>
          <w:lang w:val="en-US"/>
        </w:rPr>
        <w:t> </w:t>
      </w: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Default="00ED3112">
      <w:pPr>
        <w:rPr>
          <w:lang w:val="en-US"/>
        </w:rPr>
      </w:pPr>
    </w:p>
    <w:p w:rsidR="00ED3112" w:rsidRPr="00D40F7D" w:rsidRDefault="00ED3112"/>
    <w:sectPr w:rsidR="00ED3112" w:rsidRPr="00D40F7D" w:rsidSect="00AA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5742"/>
    <w:rsid w:val="00197067"/>
    <w:rsid w:val="001B15C9"/>
    <w:rsid w:val="002E4A4E"/>
    <w:rsid w:val="002F3866"/>
    <w:rsid w:val="003A6BF0"/>
    <w:rsid w:val="004031D5"/>
    <w:rsid w:val="00455742"/>
    <w:rsid w:val="00617D84"/>
    <w:rsid w:val="006D3CAE"/>
    <w:rsid w:val="00722B15"/>
    <w:rsid w:val="00772D41"/>
    <w:rsid w:val="00776AC0"/>
    <w:rsid w:val="00A748CA"/>
    <w:rsid w:val="00AA240D"/>
    <w:rsid w:val="00CF2F20"/>
    <w:rsid w:val="00D40F7D"/>
    <w:rsid w:val="00D87237"/>
    <w:rsid w:val="00EB4086"/>
    <w:rsid w:val="00ED3112"/>
    <w:rsid w:val="00EF1E22"/>
    <w:rsid w:val="00F6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40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455742"/>
    <w:rPr>
      <w:rFonts w:cs="Times New Roman"/>
    </w:rPr>
  </w:style>
  <w:style w:type="paragraph" w:styleId="NormalWeb">
    <w:name w:val="Normal (Web)"/>
    <w:basedOn w:val="Normal"/>
    <w:uiPriority w:val="99"/>
    <w:semiHidden/>
    <w:rsid w:val="002E4A4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E4A4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3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5</Pages>
  <Words>362</Words>
  <Characters>2068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2013-11-15T02:54:00Z</cp:lastPrinted>
  <dcterms:created xsi:type="dcterms:W3CDTF">2013-11-12T14:50:00Z</dcterms:created>
  <dcterms:modified xsi:type="dcterms:W3CDTF">2013-11-15T02:55:00Z</dcterms:modified>
</cp:coreProperties>
</file>